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A2C4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A2C4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BA2C4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BA2C4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BA2C4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BA2C4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BA2C4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BA2C40" w:rsidRPr="00BA2C40">
          <w:rPr>
            <w:b w:val="0"/>
          </w:rPr>
          <w:t xml:space="preserve"> 07143/012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BA2C40" w:rsidP="00232C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BA2C40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BA2C40" w:rsidRPr="00BA2C40">
          <w:rPr>
            <w:rStyle w:val="aa"/>
          </w:rPr>
          <w:t xml:space="preserve"> 3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BA2C40" w:rsidRPr="00BA2C40">
          <w:rPr>
            <w:rStyle w:val="aa"/>
          </w:rPr>
          <w:t>2;</w:t>
        </w:r>
        <w:r w:rsidR="00BA2C40" w:rsidRPr="00BA2C40">
          <w:rPr>
            <w:u w:val="single"/>
          </w:rPr>
          <w:t xml:space="preserve">  07143/012, 07143/012-1А (07143/012)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BA2C40" w:rsidRPr="00BA2C40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BA2C4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BA2C40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BA2C40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BA2C40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BA2C40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BA2C40" w:rsidP="00C31869">
            <w:pPr>
              <w:jc w:val="center"/>
            </w:pPr>
            <w:r>
              <w:t>008-819-368 73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BA2C40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BA2C40" w:rsidRDefault="00BA2C40" w:rsidP="00C31869">
            <w:pPr>
              <w:jc w:val="center"/>
            </w:pPr>
            <w:r>
              <w:t>014-632-095 17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2C40" w:rsidRPr="003947ED" w:rsidRDefault="00BA2C40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BA2C40" w:rsidRPr="00BA2C40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BA2C40" w:rsidRPr="00BA2C40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A2C4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A2C4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BA2C4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BA2C4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BA2C4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A2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A2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A2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A2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A2C4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A2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A2C4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9D756E" w:rsidRPr="009D756E">
          <w:rPr>
            <w:i/>
            <w:u w:val="single"/>
          </w:rPr>
          <w:t>1. Рекомендации по улучшению и оздоровлению условий труда:</w:t>
        </w:r>
        <w:r w:rsidR="009D756E" w:rsidRPr="009D756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9D756E" w:rsidRPr="009D756E">
          <w:rPr>
            <w:i/>
            <w:u w:val="single"/>
          </w:rPr>
          <w:tab/>
          <w:t>   </w:t>
        </w:r>
        <w:r w:rsidR="009D756E" w:rsidRPr="009D756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9D756E" w:rsidRPr="009D756E">
          <w:rPr>
            <w:i/>
            <w:u w:val="single"/>
          </w:rPr>
          <w:tab/>
          <w:t>   </w:t>
        </w:r>
        <w:r w:rsidR="009D756E" w:rsidRPr="009D756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9D756E" w:rsidRPr="009D756E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9D756E" w:rsidRPr="009D756E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A2C40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A2C40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BA2C4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A2C40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A2C40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BA2C4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A2C40" w:rsidRPr="00BA2C40" w:rsidTr="00BA2C4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</w:tr>
      <w:tr w:rsidR="00BA2C40" w:rsidRPr="00BA2C40" w:rsidTr="00BA2C4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(дата)</w:t>
            </w:r>
          </w:p>
        </w:tc>
      </w:tr>
      <w:tr w:rsidR="00BA2C40" w:rsidRPr="00BA2C40" w:rsidTr="00BA2C4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</w:tr>
      <w:tr w:rsidR="00BA2C40" w:rsidRPr="00BA2C40" w:rsidTr="00BA2C4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(дата)</w:t>
            </w:r>
          </w:p>
        </w:tc>
      </w:tr>
      <w:tr w:rsidR="00BA2C40" w:rsidRPr="00BA2C40" w:rsidTr="00BA2C4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</w:tr>
      <w:tr w:rsidR="00BA2C40" w:rsidRPr="00BA2C40" w:rsidTr="00BA2C4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9D756E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BA2C4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A2C40" w:rsidP="004E51DC">
            <w:pPr>
              <w:pStyle w:val="a8"/>
            </w:pPr>
            <w:r>
              <w:t>Васюхина Ольга Борисовна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BA2C4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BA2C4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A2C40" w:rsidRPr="00BA2C40" w:rsidTr="00BA2C4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EF07A3">
            <w:pPr>
              <w:pStyle w:val="a8"/>
            </w:pPr>
            <w:r>
              <w:t>Каршаева Татьяна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2C40" w:rsidRPr="00BA2C40" w:rsidRDefault="00BA2C40" w:rsidP="004E51DC">
            <w:pPr>
              <w:pStyle w:val="a8"/>
            </w:pPr>
          </w:p>
        </w:tc>
      </w:tr>
      <w:tr w:rsidR="00BA2C40" w:rsidRPr="00BA2C40" w:rsidTr="00BA2C4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A2C40" w:rsidRPr="00BA2C40" w:rsidRDefault="00BA2C40" w:rsidP="00EF07A3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A2C40" w:rsidRPr="00BA2C40" w:rsidRDefault="00BA2C40" w:rsidP="004E51DC">
            <w:pPr>
              <w:pStyle w:val="a8"/>
              <w:rPr>
                <w:vertAlign w:val="superscript"/>
              </w:rPr>
            </w:pPr>
            <w:r w:rsidRPr="00BA2C40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BA2C4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07143/012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1A6EB7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1A6EB7" w:rsidRPr="00C31869">
            <w:rPr>
              <w:rStyle w:val="ad"/>
              <w:sz w:val="20"/>
              <w:szCs w:val="20"/>
            </w:rPr>
            <w:fldChar w:fldCharType="separate"/>
          </w:r>
          <w:r w:rsidR="00BA2C40">
            <w:rPr>
              <w:rStyle w:val="ad"/>
              <w:noProof/>
              <w:sz w:val="20"/>
              <w:szCs w:val="20"/>
            </w:rPr>
            <w:t>1</w:t>
          </w:r>
          <w:r w:rsidR="001A6EB7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A2C40" w:rsidRPr="00BA2C40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nal_rms" w:val="2;  07143/012, 07143/012-1А (07143/012)"/>
    <w:docVar w:name="att_date" w:val="    "/>
    <w:docVar w:name="att_num" w:val="    "/>
    <w:docVar w:name="att_org" w:val="    "/>
    <w:docVar w:name="att_zakl" w:val="- заключение;"/>
    <w:docVar w:name="ceh_info" w:val=" 3 фтизиатрическое отделение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12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A466CE85D3FF4507AF72688CFDD0D312"/>
    <w:docVar w:name="rm_id" w:val="177"/>
    <w:docVar w:name="rm_name" w:val="                                          "/>
    <w:docVar w:name="rm_number" w:val=" 07143/012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080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A6EB7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55838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77BB1"/>
    <w:rsid w:val="00883461"/>
    <w:rsid w:val="00885FB9"/>
    <w:rsid w:val="00890135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D756E"/>
    <w:rsid w:val="009F6B7F"/>
    <w:rsid w:val="00A100AB"/>
    <w:rsid w:val="00A12349"/>
    <w:rsid w:val="00A24FF3"/>
    <w:rsid w:val="00A4371E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F796F"/>
    <w:rsid w:val="00B040A9"/>
    <w:rsid w:val="00B04F25"/>
    <w:rsid w:val="00B55882"/>
    <w:rsid w:val="00B969BD"/>
    <w:rsid w:val="00BA15A3"/>
    <w:rsid w:val="00BA2C40"/>
    <w:rsid w:val="00BA5029"/>
    <w:rsid w:val="00BC2F3C"/>
    <w:rsid w:val="00BE204A"/>
    <w:rsid w:val="00C02721"/>
    <w:rsid w:val="00C03F4A"/>
    <w:rsid w:val="00C31869"/>
    <w:rsid w:val="00C709D2"/>
    <w:rsid w:val="00C745F6"/>
    <w:rsid w:val="00C81BF6"/>
    <w:rsid w:val="00C84D93"/>
    <w:rsid w:val="00CC6D65"/>
    <w:rsid w:val="00CE3307"/>
    <w:rsid w:val="00D1442B"/>
    <w:rsid w:val="00D272CC"/>
    <w:rsid w:val="00D675E7"/>
    <w:rsid w:val="00D76DF8"/>
    <w:rsid w:val="00D82A96"/>
    <w:rsid w:val="00D90D5A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0150C-8CC6-490B-9B9C-B24225A79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2016-10-18T09:18:00Z</dcterms:modified>
</cp:coreProperties>
</file>